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52B" w:rsidRDefault="008C252B" w:rsidP="008C252B">
      <w:pPr>
        <w:spacing w:after="0" w:line="240" w:lineRule="auto"/>
        <w:rPr>
          <w:rFonts w:ascii="Bookman Old Style" w:hAnsi="Bookman Old Style" w:cs="Times New Roman"/>
          <w:sz w:val="24"/>
          <w:szCs w:val="24"/>
        </w:rPr>
      </w:pPr>
      <w:r>
        <w:rPr>
          <w:rFonts w:ascii="Bookman Old Style" w:hAnsi="Bookman Old Style" w:cs="Times New Roman"/>
          <w:sz w:val="24"/>
          <w:szCs w:val="24"/>
        </w:rPr>
        <w:t>Name(s): _____________________________________________________</w:t>
      </w:r>
    </w:p>
    <w:p w:rsidR="008C252B" w:rsidRPr="008C252B" w:rsidRDefault="008C252B" w:rsidP="008C252B">
      <w:pPr>
        <w:spacing w:after="0" w:line="240" w:lineRule="auto"/>
        <w:rPr>
          <w:rFonts w:ascii="Bookman Old Style" w:hAnsi="Bookman Old Style" w:cs="Times New Roman"/>
          <w:sz w:val="24"/>
          <w:szCs w:val="24"/>
        </w:rPr>
      </w:pPr>
    </w:p>
    <w:p w:rsidR="00CA2FB4" w:rsidRPr="004E103D" w:rsidRDefault="00CA2FB4" w:rsidP="00525AFE">
      <w:pPr>
        <w:spacing w:after="0" w:line="240" w:lineRule="auto"/>
        <w:jc w:val="center"/>
        <w:rPr>
          <w:rFonts w:ascii="Bookman Old Style" w:hAnsi="Bookman Old Style" w:cs="Times New Roman"/>
          <w:b/>
          <w:sz w:val="32"/>
          <w:szCs w:val="32"/>
        </w:rPr>
      </w:pPr>
      <w:r w:rsidRPr="004E103D">
        <w:rPr>
          <w:rFonts w:ascii="Bookman Old Style" w:hAnsi="Bookman Old Style" w:cs="Times New Roman"/>
          <w:b/>
          <w:sz w:val="32"/>
          <w:szCs w:val="32"/>
        </w:rPr>
        <w:t xml:space="preserve">Create </w:t>
      </w:r>
      <w:r w:rsidRPr="004E103D">
        <w:rPr>
          <w:rFonts w:ascii="Bookman Old Style" w:hAnsi="Bookman Old Style" w:cs="Aharoni"/>
          <w:b/>
          <w:sz w:val="32"/>
          <w:szCs w:val="32"/>
        </w:rPr>
        <w:t>a</w:t>
      </w:r>
      <w:r w:rsidRPr="004E103D">
        <w:rPr>
          <w:rFonts w:ascii="Bookman Old Style" w:hAnsi="Bookman Old Style" w:cs="Times New Roman"/>
          <w:b/>
          <w:sz w:val="32"/>
          <w:szCs w:val="32"/>
        </w:rPr>
        <w:t xml:space="preserve"> Campaign Project</w:t>
      </w:r>
    </w:p>
    <w:p w:rsidR="008C252B" w:rsidRDefault="008C252B" w:rsidP="008C252B">
      <w:pPr>
        <w:spacing w:after="0" w:line="240" w:lineRule="auto"/>
        <w:jc w:val="center"/>
        <w:rPr>
          <w:rFonts w:ascii="Bookman Old Style" w:hAnsi="Bookman Old Style" w:cs="Times New Roman"/>
          <w:sz w:val="24"/>
          <w:szCs w:val="24"/>
        </w:rPr>
      </w:pPr>
      <w:r>
        <w:rPr>
          <w:rFonts w:ascii="Bookman Old Style" w:hAnsi="Bookman Old Style" w:cs="Times New Roman"/>
          <w:sz w:val="24"/>
          <w:szCs w:val="24"/>
        </w:rPr>
        <w:t>Research Organizer</w:t>
      </w:r>
    </w:p>
    <w:p w:rsidR="008C252B" w:rsidRDefault="008C252B" w:rsidP="008C252B">
      <w:pPr>
        <w:spacing w:after="0" w:line="240" w:lineRule="auto"/>
        <w:jc w:val="center"/>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r>
        <w:rPr>
          <w:rFonts w:ascii="Bookman Old Style" w:hAnsi="Bookman Old Style" w:cs="Times New Roman"/>
          <w:sz w:val="24"/>
          <w:szCs w:val="24"/>
        </w:rPr>
        <w:t>Your issue or topic:</w:t>
      </w: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 xml:space="preserve"> What is the history of this issue?  Be sure to include information about how long this issue has been in existence and any major milestones or dates associated with this issue.</w:t>
      </w: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Who are the important people or figures associated with this issue?  Be sure to include any person or group of people who caused, affected, or attempting to bring change to this issue.</w:t>
      </w: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Is there any controversy associated with this issue?  Explain.</w:t>
      </w: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Pr="008C252B" w:rsidRDefault="008C252B" w:rsidP="008C252B">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 xml:space="preserve">What is the current state of this </w:t>
      </w:r>
      <w:bookmarkStart w:id="0" w:name="_GoBack"/>
      <w:bookmarkEnd w:id="0"/>
      <w:r>
        <w:rPr>
          <w:rFonts w:ascii="Bookman Old Style" w:hAnsi="Bookman Old Style" w:cs="Times New Roman"/>
          <w:sz w:val="24"/>
          <w:szCs w:val="24"/>
        </w:rPr>
        <w:t>issue?  Be sure to include information about governmental responses, cultural responses, other campaigns that exist around the issue, etc.</w:t>
      </w: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8C252B" w:rsidRDefault="008C252B" w:rsidP="008C252B">
      <w:pPr>
        <w:spacing w:after="0" w:line="240" w:lineRule="auto"/>
        <w:rPr>
          <w:rFonts w:ascii="Bookman Old Style" w:hAnsi="Bookman Old Style" w:cs="Times New Roman"/>
          <w:sz w:val="24"/>
          <w:szCs w:val="24"/>
        </w:rPr>
      </w:pPr>
    </w:p>
    <w:p w:rsidR="004E103D" w:rsidRPr="004E103D" w:rsidRDefault="004E103D" w:rsidP="00F06943">
      <w:pPr>
        <w:spacing w:after="0" w:line="240" w:lineRule="auto"/>
        <w:rPr>
          <w:rFonts w:ascii="Elephant" w:hAnsi="Elephant" w:cs="Times New Roman"/>
          <w:sz w:val="24"/>
          <w:szCs w:val="24"/>
        </w:rPr>
      </w:pPr>
    </w:p>
    <w:sectPr w:rsidR="004E103D" w:rsidRPr="004E10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Elephant">
    <w:panose1 w:val="0202090409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1BA8"/>
    <w:multiLevelType w:val="hybridMultilevel"/>
    <w:tmpl w:val="647A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F14F7E"/>
    <w:multiLevelType w:val="hybridMultilevel"/>
    <w:tmpl w:val="7CDEB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7B27CF"/>
    <w:multiLevelType w:val="hybridMultilevel"/>
    <w:tmpl w:val="2684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F34F8B"/>
    <w:multiLevelType w:val="hybridMultilevel"/>
    <w:tmpl w:val="AD866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23C"/>
    <w:rsid w:val="00174CFE"/>
    <w:rsid w:val="00226DF6"/>
    <w:rsid w:val="00252D48"/>
    <w:rsid w:val="004E103D"/>
    <w:rsid w:val="00525AFE"/>
    <w:rsid w:val="0056550C"/>
    <w:rsid w:val="008C252B"/>
    <w:rsid w:val="00C90F4E"/>
    <w:rsid w:val="00CA2FB4"/>
    <w:rsid w:val="00CD423C"/>
    <w:rsid w:val="00D731D2"/>
    <w:rsid w:val="00EC3F3B"/>
    <w:rsid w:val="00F06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6D02F008</Template>
  <TotalTime>8</TotalTime>
  <Pages>1</Pages>
  <Words>113</Words>
  <Characters>646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Highland Central School District</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Petrosoff, Krista</dc:creator>
  <cp:lastModifiedBy>Petrosoff, Krista</cp:lastModifiedBy>
  <cp:revision>3</cp:revision>
  <dcterms:created xsi:type="dcterms:W3CDTF">2013-12-03T13:06:00Z</dcterms:created>
  <dcterms:modified xsi:type="dcterms:W3CDTF">2013-12-03T13:14:00Z</dcterms:modified>
</cp:coreProperties>
</file>